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23818" w14:textId="77777777" w:rsidR="006C226C" w:rsidRDefault="006C226C" w:rsidP="006C22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BOTOLF</w:t>
      </w:r>
      <w:r>
        <w:rPr>
          <w:rFonts w:ascii="Times New Roman" w:hAnsi="Times New Roman" w:cs="Times New Roman"/>
          <w:sz w:val="24"/>
          <w:szCs w:val="24"/>
        </w:rPr>
        <w:t xml:space="preserve">       (fl.1401)</w:t>
      </w:r>
    </w:p>
    <w:p w14:paraId="692EC8AF" w14:textId="77777777" w:rsidR="006C226C" w:rsidRDefault="006C226C" w:rsidP="006C22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42D5C4DB" w14:textId="77777777" w:rsidR="006C226C" w:rsidRDefault="006C226C" w:rsidP="006C22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EDD2E3" w14:textId="77777777" w:rsidR="006C226C" w:rsidRDefault="006C226C" w:rsidP="006C22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C01353" w14:textId="77777777" w:rsidR="006C226C" w:rsidRPr="00DB46CB" w:rsidRDefault="006C226C" w:rsidP="006C22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1401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William Botyld(q.v.).</w:t>
      </w:r>
    </w:p>
    <w:p w14:paraId="2EB22E38" w14:textId="77777777" w:rsidR="006C226C" w:rsidRDefault="006C226C" w:rsidP="006C22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327EC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https://waalt.uh.edu/index.php/CP40/561:_A-J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92120FE" w14:textId="77777777" w:rsidR="00F13896" w:rsidRDefault="00F13896" w:rsidP="00F138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John Fordham, Prior of Tykeford Priory,</w:t>
      </w:r>
    </w:p>
    <w:p w14:paraId="66FB949A" w14:textId="77777777" w:rsidR="00F13896" w:rsidRDefault="00F13896" w:rsidP="00F138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Buckinghamshire(q.v.).</w:t>
      </w:r>
    </w:p>
    <w:p w14:paraId="5C80BA1A" w14:textId="77777777" w:rsidR="00F13896" w:rsidRDefault="00F13896" w:rsidP="00F138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7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4A3F6BC" w14:textId="77777777" w:rsidR="006C226C" w:rsidRDefault="006C226C" w:rsidP="006C22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3D3C5A" w14:textId="77777777" w:rsidR="006C226C" w:rsidRDefault="006C226C" w:rsidP="006C22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41090F" w14:textId="21556EED" w:rsidR="006C226C" w:rsidRDefault="006C226C" w:rsidP="006C22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2022</w:t>
      </w:r>
    </w:p>
    <w:p w14:paraId="658D410E" w14:textId="1723E9BA" w:rsidR="00F13896" w:rsidRDefault="00F13896" w:rsidP="006C22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June 2022</w:t>
      </w:r>
    </w:p>
    <w:p w14:paraId="31919B8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A0F1A" w14:textId="77777777" w:rsidR="006C226C" w:rsidRDefault="006C226C" w:rsidP="009139A6">
      <w:r>
        <w:separator/>
      </w:r>
    </w:p>
  </w:endnote>
  <w:endnote w:type="continuationSeparator" w:id="0">
    <w:p w14:paraId="0592D078" w14:textId="77777777" w:rsidR="006C226C" w:rsidRDefault="006C226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8CE3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6F04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105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79D79" w14:textId="77777777" w:rsidR="006C226C" w:rsidRDefault="006C226C" w:rsidP="009139A6">
      <w:r>
        <w:separator/>
      </w:r>
    </w:p>
  </w:footnote>
  <w:footnote w:type="continuationSeparator" w:id="0">
    <w:p w14:paraId="5F6F84D7" w14:textId="77777777" w:rsidR="006C226C" w:rsidRDefault="006C226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E20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7AE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9E3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26C"/>
    <w:rsid w:val="000666E0"/>
    <w:rsid w:val="002510B7"/>
    <w:rsid w:val="005C130B"/>
    <w:rsid w:val="006C226C"/>
    <w:rsid w:val="00826F5C"/>
    <w:rsid w:val="009139A6"/>
    <w:rsid w:val="009448BB"/>
    <w:rsid w:val="00A3176C"/>
    <w:rsid w:val="00AE65F8"/>
    <w:rsid w:val="00BA00AB"/>
    <w:rsid w:val="00CB4ED9"/>
    <w:rsid w:val="00EB3209"/>
    <w:rsid w:val="00F138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B990D"/>
  <w15:chartTrackingRefBased/>
  <w15:docId w15:val="{48BFE432-04F7-4B41-91C1-A666806F2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C22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aalt.uh.edu/index.php/CP40/62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61:_A-J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2022-06-17T13:24:00Z</dcterms:created>
  <dcterms:modified xsi:type="dcterms:W3CDTF">2022-06-26T15:41:00Z</dcterms:modified>
</cp:coreProperties>
</file>